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70787" w14:textId="77777777" w:rsidR="00B5119A" w:rsidRDefault="00B5119A" w:rsidP="00B5119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MILNER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fl.1469)</w:t>
      </w:r>
    </w:p>
    <w:p w14:paraId="40E89458" w14:textId="77777777" w:rsidR="00B5119A" w:rsidRDefault="00B5119A" w:rsidP="00B5119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358FC6B1" w14:textId="77777777" w:rsidR="00B5119A" w:rsidRDefault="00B5119A" w:rsidP="00B5119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7C63C28" w14:textId="77777777" w:rsidR="00B5119A" w:rsidRDefault="00B5119A" w:rsidP="00B5119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AFEABCA" w14:textId="77777777" w:rsidR="00B5119A" w:rsidRDefault="00B5119A" w:rsidP="00B5119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1469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had a tenement in the North Bailey.</w:t>
      </w:r>
    </w:p>
    <w:p w14:paraId="57113561" w14:textId="77777777" w:rsidR="00B5119A" w:rsidRDefault="00B5119A" w:rsidP="00B5119A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p.80)</w:t>
      </w:r>
    </w:p>
    <w:p w14:paraId="4A39B1A4" w14:textId="77777777" w:rsidR="00B5119A" w:rsidRDefault="00B5119A" w:rsidP="00B5119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260AD88" w14:textId="77777777" w:rsidR="00B5119A" w:rsidRDefault="00B5119A" w:rsidP="00B5119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1EE02C9" w14:textId="77777777" w:rsidR="00B5119A" w:rsidRDefault="00B5119A" w:rsidP="00B5119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 August 2022</w:t>
      </w:r>
    </w:p>
    <w:p w14:paraId="46BD91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5238B" w14:textId="77777777" w:rsidR="00B5119A" w:rsidRDefault="00B5119A" w:rsidP="009139A6">
      <w:r>
        <w:separator/>
      </w:r>
    </w:p>
  </w:endnote>
  <w:endnote w:type="continuationSeparator" w:id="0">
    <w:p w14:paraId="631211D4" w14:textId="77777777" w:rsidR="00B5119A" w:rsidRDefault="00B511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185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D8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69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D7A98" w14:textId="77777777" w:rsidR="00B5119A" w:rsidRDefault="00B5119A" w:rsidP="009139A6">
      <w:r>
        <w:separator/>
      </w:r>
    </w:p>
  </w:footnote>
  <w:footnote w:type="continuationSeparator" w:id="0">
    <w:p w14:paraId="63DC234C" w14:textId="77777777" w:rsidR="00B5119A" w:rsidRDefault="00B511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57F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83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FF4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19A"/>
    <w:rsid w:val="000666E0"/>
    <w:rsid w:val="002510B7"/>
    <w:rsid w:val="005C130B"/>
    <w:rsid w:val="00826F5C"/>
    <w:rsid w:val="009139A6"/>
    <w:rsid w:val="009448BB"/>
    <w:rsid w:val="00A3176C"/>
    <w:rsid w:val="00AE65F8"/>
    <w:rsid w:val="00B5119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47A11"/>
  <w15:chartTrackingRefBased/>
  <w15:docId w15:val="{CCA6FB4B-E2C4-4680-A06F-884B01AA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2022-08-29T19:18:00Z</dcterms:created>
  <dcterms:modified xsi:type="dcterms:W3CDTF">2022-08-29T19:19:00Z</dcterms:modified>
</cp:coreProperties>
</file>